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78D5A9" w14:textId="77777777" w:rsidR="0055140C" w:rsidRDefault="0055140C" w:rsidP="005514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Elena DOMENYK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fl.1425)</w:t>
      </w:r>
    </w:p>
    <w:p w14:paraId="1EA96D1E" w14:textId="77777777" w:rsidR="0055140C" w:rsidRDefault="0055140C" w:rsidP="0055140C">
      <w:pPr>
        <w:rPr>
          <w:rFonts w:ascii="Times New Roman" w:hAnsi="Times New Roman" w:cs="Times New Roman"/>
          <w:sz w:val="24"/>
          <w:szCs w:val="24"/>
        </w:rPr>
      </w:pPr>
    </w:p>
    <w:p w14:paraId="64CBDEA1" w14:textId="77777777" w:rsidR="0055140C" w:rsidRDefault="0055140C" w:rsidP="0055140C">
      <w:pPr>
        <w:rPr>
          <w:rFonts w:ascii="Times New Roman" w:hAnsi="Times New Roman" w:cs="Times New Roman"/>
          <w:sz w:val="24"/>
          <w:szCs w:val="24"/>
        </w:rPr>
      </w:pPr>
    </w:p>
    <w:p w14:paraId="7C28B24F" w14:textId="77777777" w:rsidR="0055140C" w:rsidRDefault="0055140C" w:rsidP="005514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Daughter of 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Domenyk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mercer(q.v.), and his wife, Joan.</w:t>
      </w:r>
    </w:p>
    <w:p w14:paraId="404D6926" w14:textId="77777777" w:rsidR="0055140C" w:rsidRDefault="0055140C" w:rsidP="005514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(Ricardian XX p.29)</w:t>
      </w:r>
    </w:p>
    <w:p w14:paraId="74C7B8BC" w14:textId="77777777" w:rsidR="0055140C" w:rsidRDefault="0055140C" w:rsidP="005514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=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Hertwell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(q.v.).   (ibid.) </w:t>
      </w:r>
    </w:p>
    <w:p w14:paraId="2D06EDA6" w14:textId="77777777" w:rsidR="0055140C" w:rsidRDefault="0055140C" w:rsidP="0055140C">
      <w:pPr>
        <w:rPr>
          <w:rFonts w:ascii="Times New Roman" w:hAnsi="Times New Roman" w:cs="Times New Roman"/>
          <w:sz w:val="24"/>
          <w:szCs w:val="24"/>
        </w:rPr>
      </w:pPr>
    </w:p>
    <w:p w14:paraId="7DD7BBC3" w14:textId="77777777" w:rsidR="0055140C" w:rsidRDefault="0055140C" w:rsidP="0055140C">
      <w:pPr>
        <w:rPr>
          <w:rFonts w:ascii="Times New Roman" w:hAnsi="Times New Roman" w:cs="Times New Roman"/>
          <w:sz w:val="24"/>
          <w:szCs w:val="24"/>
        </w:rPr>
      </w:pPr>
    </w:p>
    <w:p w14:paraId="584B2C76" w14:textId="77777777" w:rsidR="0055140C" w:rsidRDefault="0055140C" w:rsidP="005514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May 2021</w:t>
      </w:r>
    </w:p>
    <w:p w14:paraId="327EDE3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89943D" w14:textId="77777777" w:rsidR="0055140C" w:rsidRDefault="0055140C" w:rsidP="009139A6">
      <w:r>
        <w:separator/>
      </w:r>
    </w:p>
  </w:endnote>
  <w:endnote w:type="continuationSeparator" w:id="0">
    <w:p w14:paraId="285233D2" w14:textId="77777777" w:rsidR="0055140C" w:rsidRDefault="0055140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D5A6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C3D5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5D58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20A2E0" w14:textId="77777777" w:rsidR="0055140C" w:rsidRDefault="0055140C" w:rsidP="009139A6">
      <w:r>
        <w:separator/>
      </w:r>
    </w:p>
  </w:footnote>
  <w:footnote w:type="continuationSeparator" w:id="0">
    <w:p w14:paraId="76691C83" w14:textId="77777777" w:rsidR="0055140C" w:rsidRDefault="0055140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148D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7F7D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884F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40C"/>
    <w:rsid w:val="000666E0"/>
    <w:rsid w:val="002510B7"/>
    <w:rsid w:val="0055140C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1A187F"/>
  <w15:chartTrackingRefBased/>
  <w15:docId w15:val="{D42FA2AB-F690-492D-8DCA-499A1D2CE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140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2021-05-25T19:13:00Z</dcterms:created>
  <dcterms:modified xsi:type="dcterms:W3CDTF">2021-05-25T19:14:00Z</dcterms:modified>
</cp:coreProperties>
</file>